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90.5/2026/SanErwTHSW-L18/VOB-EU-oV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18 - Blitzschutz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18 - Gewerk: Blitzschutzanlagen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